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A11A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BA11AC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B" w14:textId="4D2083E9" w:rsidR="00C44B8B" w:rsidRPr="00872C59" w:rsidRDefault="00C44D5B" w:rsidP="004D27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4D5B">
              <w:rPr>
                <w:b/>
                <w:sz w:val="26"/>
                <w:szCs w:val="26"/>
                <w:lang w:val="en-US"/>
              </w:rPr>
              <w:t>203C_</w:t>
            </w:r>
            <w:r w:rsidR="00872C59">
              <w:rPr>
                <w:b/>
                <w:sz w:val="26"/>
                <w:szCs w:val="26"/>
              </w:rPr>
              <w:t>195</w:t>
            </w:r>
          </w:p>
        </w:tc>
      </w:tr>
      <w:tr w:rsidR="00C44B8B" w14:paraId="6BBA11A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D" w14:textId="1EBC209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11AE" w14:textId="46654B33" w:rsidR="00C44B8B" w:rsidRPr="00C44D5B" w:rsidRDefault="00D9119B" w:rsidP="009519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</w:rPr>
              <w:t>22</w:t>
            </w:r>
            <w:bookmarkEnd w:id="0"/>
            <w:r w:rsidR="008A7A2B">
              <w:rPr>
                <w:b/>
                <w:sz w:val="26"/>
                <w:szCs w:val="26"/>
              </w:rPr>
              <w:t>6</w:t>
            </w:r>
            <w:r w:rsidR="00951971">
              <w:rPr>
                <w:b/>
                <w:sz w:val="26"/>
                <w:szCs w:val="26"/>
              </w:rPr>
              <w:t>9354</w:t>
            </w:r>
          </w:p>
        </w:tc>
      </w:tr>
    </w:tbl>
    <w:p w14:paraId="6BBA11B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BBA11B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BBA11B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BBA11B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BBA11B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BBA11B5" w14:textId="77777777" w:rsidR="00C44B8B" w:rsidRPr="00CB6078" w:rsidRDefault="00C44B8B" w:rsidP="00C44B8B"/>
    <w:p w14:paraId="6BBA11B6" w14:textId="77777777" w:rsidR="00C44B8B" w:rsidRPr="00CB6078" w:rsidRDefault="00C44B8B" w:rsidP="00C44B8B"/>
    <w:p w14:paraId="6BBA11B7" w14:textId="77777777" w:rsidR="00C44B8B" w:rsidRPr="00CB6078" w:rsidRDefault="00C44B8B" w:rsidP="00C44B8B"/>
    <w:p w14:paraId="6BBA11B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BA11B9" w14:textId="7D02E664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E1EF6">
        <w:rPr>
          <w:b/>
          <w:sz w:val="26"/>
          <w:szCs w:val="26"/>
        </w:rPr>
        <w:t>(</w:t>
      </w:r>
      <w:r w:rsidR="005171C6">
        <w:rPr>
          <w:b/>
          <w:sz w:val="26"/>
          <w:szCs w:val="26"/>
        </w:rPr>
        <w:t>Хомут Б</w:t>
      </w:r>
      <w:r w:rsidR="003E143D" w:rsidRPr="003E143D">
        <w:rPr>
          <w:b/>
          <w:sz w:val="26"/>
          <w:szCs w:val="26"/>
        </w:rPr>
        <w:t>30 407-4-20/75 №3082тм-т2-41</w:t>
      </w:r>
      <w:r w:rsidR="009E1EF6">
        <w:rPr>
          <w:b/>
          <w:sz w:val="26"/>
          <w:szCs w:val="26"/>
        </w:rPr>
        <w:t>)</w:t>
      </w:r>
      <w:r w:rsidR="006222D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222D5">
        <w:rPr>
          <w:b/>
          <w:sz w:val="26"/>
          <w:szCs w:val="26"/>
          <w:u w:val="single"/>
        </w:rPr>
        <w:t>203</w:t>
      </w:r>
      <w:r w:rsidR="00F115B9" w:rsidRPr="006222D5">
        <w:rPr>
          <w:b/>
          <w:sz w:val="26"/>
          <w:szCs w:val="26"/>
          <w:u w:val="single"/>
          <w:lang w:val="en-US"/>
        </w:rPr>
        <w:t>C</w:t>
      </w:r>
    </w:p>
    <w:p w14:paraId="6BBA11BA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BA11B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BA11BC" w14:textId="7E72700D" w:rsidR="004F4E9E" w:rsidRPr="00F8574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F85747">
        <w:rPr>
          <w:sz w:val="24"/>
          <w:szCs w:val="24"/>
        </w:rPr>
        <w:t xml:space="preserve">Технические требования, характеристики </w:t>
      </w:r>
      <w:r w:rsidR="00D601A5" w:rsidRPr="00F85747">
        <w:rPr>
          <w:sz w:val="24"/>
          <w:szCs w:val="24"/>
        </w:rPr>
        <w:t>траверс</w:t>
      </w:r>
      <w:r w:rsidR="004F4E9E" w:rsidRPr="00F85747">
        <w:rPr>
          <w:sz w:val="24"/>
          <w:szCs w:val="24"/>
        </w:rPr>
        <w:t xml:space="preserve"> должны соответствовать </w:t>
      </w:r>
      <w:r w:rsidR="001759FB" w:rsidRPr="00F85747">
        <w:rPr>
          <w:sz w:val="24"/>
          <w:szCs w:val="24"/>
        </w:rPr>
        <w:t>требованиям</w:t>
      </w:r>
      <w:bookmarkStart w:id="1" w:name="Поле4"/>
      <w:r w:rsidR="006222D5">
        <w:rPr>
          <w:sz w:val="24"/>
          <w:szCs w:val="24"/>
        </w:rPr>
        <w:t xml:space="preserve"> </w:t>
      </w:r>
      <w:r w:rsidR="005171C6">
        <w:rPr>
          <w:sz w:val="24"/>
          <w:szCs w:val="24"/>
        </w:rPr>
        <w:t>Т</w:t>
      </w:r>
      <w:r w:rsidR="008B79A8" w:rsidRPr="008B79A8">
        <w:rPr>
          <w:sz w:val="24"/>
          <w:szCs w:val="24"/>
        </w:rPr>
        <w:t>ипово</w:t>
      </w:r>
      <w:r w:rsidR="008B79A8">
        <w:rPr>
          <w:sz w:val="24"/>
          <w:szCs w:val="24"/>
        </w:rPr>
        <w:t>го</w:t>
      </w:r>
      <w:r w:rsidR="008B79A8" w:rsidRPr="008B79A8">
        <w:rPr>
          <w:sz w:val="24"/>
          <w:szCs w:val="24"/>
        </w:rPr>
        <w:t xml:space="preserve"> проект</w:t>
      </w:r>
      <w:r w:rsidR="008B79A8">
        <w:rPr>
          <w:sz w:val="24"/>
          <w:szCs w:val="24"/>
        </w:rPr>
        <w:t>а</w:t>
      </w:r>
      <w:r w:rsidR="008B79A8" w:rsidRPr="008B79A8">
        <w:rPr>
          <w:sz w:val="24"/>
          <w:szCs w:val="24"/>
        </w:rPr>
        <w:t xml:space="preserve"> 407-4-20/75 рабочий чертеж №3082тм-т2-41</w:t>
      </w:r>
      <w:r w:rsidR="0073431B" w:rsidRPr="00F85747">
        <w:rPr>
          <w:sz w:val="24"/>
          <w:szCs w:val="24"/>
        </w:rPr>
        <w:t>.</w:t>
      </w:r>
      <w:bookmarkEnd w:id="1"/>
    </w:p>
    <w:p w14:paraId="6BBA11BD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914209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69F017F" w14:textId="77777777" w:rsidR="008A23DB" w:rsidRDefault="008A23DB" w:rsidP="008A23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4D09681C" w14:textId="77777777" w:rsidR="008A23DB" w:rsidRDefault="008A23DB" w:rsidP="008A23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CEBE77D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1CA72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44C5F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6AEC1F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F1355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097D01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B164CB4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189937F" w14:textId="77777777" w:rsidR="008A23DB" w:rsidRDefault="008A23DB" w:rsidP="008A23D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35EC3D96" w14:textId="77777777" w:rsidR="008A23DB" w:rsidRDefault="008A23DB" w:rsidP="008A23D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3038426" w14:textId="77777777" w:rsidR="008A23DB" w:rsidRDefault="008A23DB" w:rsidP="008A23D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8F18BC7" w14:textId="77777777" w:rsidR="008A23DB" w:rsidRDefault="008A23DB" w:rsidP="008A23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58C59A9" w14:textId="67B959B4" w:rsidR="008A23DB" w:rsidRDefault="008B79A8" w:rsidP="008B79A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>
        <w:rPr>
          <w:sz w:val="24"/>
          <w:szCs w:val="24"/>
        </w:rPr>
        <w:t>Т</w:t>
      </w:r>
      <w:r w:rsidRPr="008B79A8">
        <w:rPr>
          <w:sz w:val="24"/>
          <w:szCs w:val="24"/>
        </w:rPr>
        <w:t>ипового проекта 407-4-20/75 рабочий чертеж №3082тм-т2-41</w:t>
      </w:r>
      <w:r w:rsidR="008A23DB">
        <w:rPr>
          <w:sz w:val="26"/>
          <w:szCs w:val="26"/>
        </w:rPr>
        <w:t>;</w:t>
      </w:r>
    </w:p>
    <w:p w14:paraId="545898B6" w14:textId="77777777" w:rsidR="008A23DB" w:rsidRDefault="008A23DB" w:rsidP="005171C6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5E762AB" w14:textId="77777777" w:rsidR="008A23DB" w:rsidRDefault="008A23DB" w:rsidP="008A23D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8C1312E" w14:textId="77777777" w:rsidR="008A23DB" w:rsidRDefault="008A23DB" w:rsidP="008A23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2688A39B" w14:textId="77777777" w:rsidR="008A23DB" w:rsidRDefault="008A23DB" w:rsidP="008A2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F92861" w14:textId="77777777" w:rsidR="008A23DB" w:rsidRDefault="008A23DB" w:rsidP="008A23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0B8EFE7D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C5AE7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45C2054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3F509782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11D12A99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5BF74A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2AA535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109522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35F9A5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B6F393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FAB36ED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670AD8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17FE1F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357CDCA1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228DF83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361F5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A1C4C8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4006D8CA" w14:textId="77777777" w:rsidR="008A23DB" w:rsidRDefault="008A23DB" w:rsidP="008A23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1B796B2" w14:textId="77777777" w:rsidR="008A23DB" w:rsidRDefault="008A23DB" w:rsidP="008A23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B1D1848" w14:textId="77777777" w:rsidR="008A23DB" w:rsidRDefault="008A23DB" w:rsidP="008A23D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397866" w14:textId="77777777" w:rsidR="008A23DB" w:rsidRDefault="008A23DB" w:rsidP="00EC5D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5CC864B" w14:textId="77777777" w:rsidR="008A23DB" w:rsidRDefault="008A23DB" w:rsidP="008A23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248CFA6" w14:textId="77777777" w:rsidR="008A23DB" w:rsidRDefault="008A23DB" w:rsidP="008A23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BA11F0" w14:textId="77777777"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14:paraId="6BBA11F1" w14:textId="77777777" w:rsidR="001D6900" w:rsidRPr="00CB6078" w:rsidRDefault="001D6900" w:rsidP="00451C4D">
      <w:pPr>
        <w:rPr>
          <w:sz w:val="26"/>
          <w:szCs w:val="26"/>
        </w:rPr>
      </w:pPr>
    </w:p>
    <w:p w14:paraId="6BBA11F2" w14:textId="77777777" w:rsidR="004A2665" w:rsidRPr="00CB6078" w:rsidRDefault="004A2665" w:rsidP="00451C4D">
      <w:pPr>
        <w:rPr>
          <w:sz w:val="26"/>
          <w:szCs w:val="26"/>
        </w:rPr>
      </w:pPr>
    </w:p>
    <w:p w14:paraId="6BBA11F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BA11F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BBA11F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A6C8C" w14:textId="77777777" w:rsidR="00DB6B5C" w:rsidRDefault="00DB6B5C">
      <w:r>
        <w:separator/>
      </w:r>
    </w:p>
  </w:endnote>
  <w:endnote w:type="continuationSeparator" w:id="0">
    <w:p w14:paraId="2C48D870" w14:textId="77777777" w:rsidR="00DB6B5C" w:rsidRDefault="00DB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FB298" w14:textId="77777777" w:rsidR="00DB6B5C" w:rsidRDefault="00DB6B5C">
      <w:r>
        <w:separator/>
      </w:r>
    </w:p>
  </w:footnote>
  <w:footnote w:type="continuationSeparator" w:id="0">
    <w:p w14:paraId="12807AA8" w14:textId="77777777" w:rsidR="00DB6B5C" w:rsidRDefault="00DB6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11FA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BA11F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F74BD7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1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02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70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5CD"/>
    <w:rsid w:val="002C08A7"/>
    <w:rsid w:val="002C1AA6"/>
    <w:rsid w:val="002C1D09"/>
    <w:rsid w:val="002C4B0C"/>
    <w:rsid w:val="002C5858"/>
    <w:rsid w:val="002C6308"/>
    <w:rsid w:val="002C749E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3D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94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A1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F4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24C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76A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C6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424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D2E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2D5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B22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FD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2ED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59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3DB"/>
    <w:rsid w:val="008A2574"/>
    <w:rsid w:val="008A2EAB"/>
    <w:rsid w:val="008A4E3A"/>
    <w:rsid w:val="008A5CA5"/>
    <w:rsid w:val="008A6687"/>
    <w:rsid w:val="008A7A2B"/>
    <w:rsid w:val="008B0A52"/>
    <w:rsid w:val="008B1E2C"/>
    <w:rsid w:val="008B22FE"/>
    <w:rsid w:val="008B41DF"/>
    <w:rsid w:val="008B6EBD"/>
    <w:rsid w:val="008B79A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8F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5E1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971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53D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EF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212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0DB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047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06F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F89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16CD"/>
    <w:rsid w:val="00C4476E"/>
    <w:rsid w:val="00C44B8B"/>
    <w:rsid w:val="00C44D5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742"/>
    <w:rsid w:val="00CC4C73"/>
    <w:rsid w:val="00CC5635"/>
    <w:rsid w:val="00CD3354"/>
    <w:rsid w:val="00CD3EE9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19B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6B5C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0A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747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33B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A11A9"/>
  <w15:docId w15:val="{323F02DD-7CB6-40CE-8FC6-14193D71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64E36-736D-4B6A-99EA-F859128D3413}"/>
</file>

<file path=customXml/itemProps2.xml><?xml version="1.0" encoding="utf-8"?>
<ds:datastoreItem xmlns:ds="http://schemas.openxmlformats.org/officeDocument/2006/customXml" ds:itemID="{5288503C-4E0B-430F-9912-DCC02F4E0E19}"/>
</file>

<file path=customXml/itemProps3.xml><?xml version="1.0" encoding="utf-8"?>
<ds:datastoreItem xmlns:ds="http://schemas.openxmlformats.org/officeDocument/2006/customXml" ds:itemID="{313A8DDC-0823-45E1-BD52-D4E86C0DA808}"/>
</file>

<file path=customXml/itemProps4.xml><?xml version="1.0" encoding="utf-8"?>
<ds:datastoreItem xmlns:ds="http://schemas.openxmlformats.org/officeDocument/2006/customXml" ds:itemID="{6ED8894E-FB36-4626-B901-BC0D0E328E2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50</TotalTime>
  <Pages>1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2010-09-30T14:29:00Z</cp:lastPrinted>
  <dcterms:created xsi:type="dcterms:W3CDTF">2015-10-15T13:13:00Z</dcterms:created>
  <dcterms:modified xsi:type="dcterms:W3CDTF">2015-10-19T11:28:00Z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